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330F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71E8444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Lyng, Norfolk. Husbandman.</w:t>
      </w:r>
    </w:p>
    <w:p w14:paraId="48C4F8EC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</w:p>
    <w:p w14:paraId="478E55DE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</w:p>
    <w:p w14:paraId="3A810136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Robertesson</w:t>
      </w:r>
      <w:proofErr w:type="spellEnd"/>
      <w:r>
        <w:rPr>
          <w:rFonts w:cs="Times New Roman"/>
          <w:szCs w:val="24"/>
        </w:rPr>
        <w:t>, clerk(q.v.), brought a plaint of debt against him.</w:t>
      </w:r>
    </w:p>
    <w:p w14:paraId="02184D1D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952F280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</w:p>
    <w:p w14:paraId="7E2E15B4" w14:textId="77777777" w:rsidR="000138A3" w:rsidRDefault="000138A3" w:rsidP="000138A3">
      <w:pPr>
        <w:pStyle w:val="NoSpacing"/>
        <w:jc w:val="both"/>
        <w:rPr>
          <w:rFonts w:cs="Times New Roman"/>
          <w:szCs w:val="24"/>
        </w:rPr>
      </w:pPr>
    </w:p>
    <w:p w14:paraId="49039F3D" w14:textId="77777777" w:rsidR="000138A3" w:rsidRPr="00E94AEF" w:rsidRDefault="000138A3" w:rsidP="000138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p w14:paraId="5011F6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C74C4" w14:textId="77777777" w:rsidR="000138A3" w:rsidRDefault="000138A3" w:rsidP="009139A6">
      <w:r>
        <w:separator/>
      </w:r>
    </w:p>
  </w:endnote>
  <w:endnote w:type="continuationSeparator" w:id="0">
    <w:p w14:paraId="7D9248D4" w14:textId="77777777" w:rsidR="000138A3" w:rsidRDefault="000138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DA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254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5A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9A4AE" w14:textId="77777777" w:rsidR="000138A3" w:rsidRDefault="000138A3" w:rsidP="009139A6">
      <w:r>
        <w:separator/>
      </w:r>
    </w:p>
  </w:footnote>
  <w:footnote w:type="continuationSeparator" w:id="0">
    <w:p w14:paraId="2C3319A3" w14:textId="77777777" w:rsidR="000138A3" w:rsidRDefault="000138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D3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BA0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EB4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A3"/>
    <w:rsid w:val="000138A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31824"/>
  <w15:chartTrackingRefBased/>
  <w15:docId w15:val="{915DFA03-5A97-4A8E-8FD4-957AD80E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38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2023-12-31T12:38:00Z</dcterms:created>
  <dcterms:modified xsi:type="dcterms:W3CDTF">2023-12-31T12:39:00Z</dcterms:modified>
</cp:coreProperties>
</file>